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4D" w:rsidRPr="00625D02" w:rsidRDefault="0096064D" w:rsidP="00625D02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5262E0">
        <w:rPr>
          <w:rFonts w:ascii="Times New Roman" w:hAnsi="Times New Roman"/>
          <w:sz w:val="28"/>
          <w:szCs w:val="28"/>
          <w:lang w:val="ru-RU"/>
        </w:rPr>
        <w:object w:dxaOrig="14812" w:dyaOrig="20692">
          <v:rect id="rectole0000000000" o:spid="_x0000_i1025" style="width:36.75pt;height:51.75pt" o:ole="" o:preferrelative="t" stroked="f">
            <v:imagedata r:id="rId4" o:title=""/>
          </v:rect>
          <o:OLEObject Type="Embed" ProgID="StaticMetafile" ShapeID="rectole0000000000" DrawAspect="Content" ObjectID="_1791783776" r:id="rId5"/>
        </w:object>
      </w:r>
    </w:p>
    <w:p w:rsidR="0096064D" w:rsidRPr="00625D02" w:rsidRDefault="0096064D" w:rsidP="007304F1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5D02">
        <w:rPr>
          <w:rFonts w:ascii="Times New Roman" w:hAnsi="Times New Roman"/>
          <w:b/>
          <w:sz w:val="28"/>
          <w:szCs w:val="28"/>
        </w:rPr>
        <w:t>КАГАРЛИЦЬКА  МІСЬКА  РАДА  VІІІ  СКЛИКАННЯ</w:t>
      </w:r>
    </w:p>
    <w:p w:rsidR="0096064D" w:rsidRPr="00625D02" w:rsidRDefault="0096064D" w:rsidP="007304F1">
      <w:pPr>
        <w:keepNext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064D" w:rsidRPr="00625D02" w:rsidRDefault="0096064D" w:rsidP="007304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  <w:t xml:space="preserve">                          проєкт</w:t>
      </w:r>
    </w:p>
    <w:p w:rsidR="0096064D" w:rsidRPr="00625D02" w:rsidRDefault="0096064D" w:rsidP="007304F1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  <w:t xml:space="preserve">РІШЕННЯ       </w:t>
      </w:r>
    </w:p>
    <w:p w:rsidR="0096064D" w:rsidRPr="00625D02" w:rsidRDefault="0096064D" w:rsidP="007304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064D" w:rsidRPr="00625D02" w:rsidRDefault="0096064D" w:rsidP="007304F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25D02">
        <w:rPr>
          <w:rFonts w:ascii="Times New Roman" w:hAnsi="Times New Roman"/>
          <w:b/>
          <w:sz w:val="28"/>
          <w:szCs w:val="28"/>
        </w:rPr>
        <w:t xml:space="preserve">    2024                                                                                                  м. Кагарлик</w:t>
      </w:r>
    </w:p>
    <w:p w:rsidR="0096064D" w:rsidRPr="00625D02" w:rsidRDefault="0096064D" w:rsidP="007304F1">
      <w:pPr>
        <w:tabs>
          <w:tab w:val="left" w:pos="0"/>
          <w:tab w:val="center" w:pos="4818"/>
          <w:tab w:val="left" w:pos="775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064D" w:rsidRPr="00625D02" w:rsidRDefault="0096064D" w:rsidP="007304F1">
      <w:pPr>
        <w:spacing w:after="0" w:line="240" w:lineRule="auto"/>
        <w:rPr>
          <w:rStyle w:val="Heading2Char"/>
          <w:rFonts w:ascii="Times New Roman" w:hAnsi="Times New Roman"/>
          <w:i w:val="0"/>
          <w:iCs w:val="0"/>
          <w:lang w:val="uk-UA"/>
        </w:rPr>
      </w:pPr>
      <w:r w:rsidRPr="00625D02">
        <w:rPr>
          <w:rStyle w:val="Heading2Char"/>
          <w:rFonts w:ascii="Times New Roman" w:hAnsi="Times New Roman"/>
          <w:i w:val="0"/>
          <w:lang w:val="uk-UA"/>
        </w:rPr>
        <w:t>Про надання ФОП Мушті Олександру Володимировичу в  оренду земельних  ділянок для ведення товарного сільськогосподарського виробництва в межах та за межами с. Халча на території Кагарлицької міської територіальної громади (1,1750га)</w:t>
      </w:r>
    </w:p>
    <w:p w:rsidR="0096064D" w:rsidRPr="00625D02" w:rsidRDefault="0096064D" w:rsidP="007304F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6064D" w:rsidRPr="00625D02" w:rsidRDefault="0096064D" w:rsidP="007304F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5D02">
        <w:rPr>
          <w:rFonts w:ascii="Times New Roman" w:hAnsi="Times New Roman"/>
          <w:sz w:val="28"/>
          <w:szCs w:val="28"/>
        </w:rPr>
        <w:t xml:space="preserve">         Розглянувши заяву ФОП Мушти Олександра Володимировича (с.Халча, вул. Р.Н.Куща,23) щодо надання в  оренду земельних ділянок (для</w:t>
      </w:r>
      <w:r w:rsidRPr="00625D02">
        <w:rPr>
          <w:rStyle w:val="Heading2Char"/>
          <w:rFonts w:ascii="Times New Roman" w:hAnsi="Times New Roman"/>
          <w:lang w:val="uk-UA"/>
        </w:rPr>
        <w:t xml:space="preserve"> </w:t>
      </w:r>
      <w:r w:rsidRPr="00625D02">
        <w:rPr>
          <w:rStyle w:val="Heading2Char"/>
          <w:rFonts w:ascii="Times New Roman" w:hAnsi="Times New Roman"/>
          <w:b w:val="0"/>
          <w:i w:val="0"/>
          <w:lang w:val="uk-UA"/>
        </w:rPr>
        <w:t>ведення товарного сільськогосподарського виробництва</w:t>
      </w:r>
      <w:r w:rsidRPr="00625D02">
        <w:rPr>
          <w:rFonts w:ascii="Times New Roman" w:hAnsi="Times New Roman"/>
          <w:b/>
          <w:bCs/>
          <w:sz w:val="28"/>
          <w:szCs w:val="28"/>
        </w:rPr>
        <w:t>)</w:t>
      </w:r>
      <w:r w:rsidRPr="00625D02">
        <w:rPr>
          <w:rFonts w:ascii="Times New Roman" w:hAnsi="Times New Roman"/>
          <w:sz w:val="28"/>
          <w:szCs w:val="28"/>
        </w:rPr>
        <w:t xml:space="preserve"> в межах та за межами  с. Халча відповідно до ст.ст.12, 93, Розділу Х «Перехідні положення» Земельного кодексу України та Закону України «Про землеустрій» зі змінами від 16.10.2012 року, враховуючи рекомендації постійної комісії міської ради з питань земельних відносин, екології та природокористування, </w:t>
      </w:r>
      <w:r w:rsidRPr="00625D02">
        <w:rPr>
          <w:rFonts w:ascii="Times New Roman" w:hAnsi="Times New Roman"/>
          <w:b/>
          <w:sz w:val="28"/>
          <w:szCs w:val="28"/>
        </w:rPr>
        <w:t>сесія міської ради вирішила:</w:t>
      </w:r>
    </w:p>
    <w:p w:rsidR="0096064D" w:rsidRPr="00625D02" w:rsidRDefault="0096064D" w:rsidP="007304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064D" w:rsidRPr="00625D02" w:rsidRDefault="0096064D" w:rsidP="002E50C2">
      <w:pPr>
        <w:pStyle w:val="BodyText"/>
        <w:spacing w:after="0"/>
        <w:ind w:firstLine="708"/>
        <w:jc w:val="both"/>
        <w:rPr>
          <w:sz w:val="28"/>
          <w:szCs w:val="28"/>
          <w:lang w:val="uk-UA"/>
        </w:rPr>
      </w:pPr>
      <w:r w:rsidRPr="00625D02">
        <w:rPr>
          <w:sz w:val="28"/>
          <w:szCs w:val="28"/>
          <w:lang w:val="uk-UA"/>
        </w:rPr>
        <w:t>1. Передати  ФОП Мушті Олександру Володимировичу в  оренду  до 31.12.2025 земельні ділянки для ведення товарного сільськогосподарського виробництва (землі запасу,польові дороги) в межах та за межами с. Халча  на території Кагарлицької міської територіальної громади загальною площею  1,1750га.</w:t>
      </w:r>
    </w:p>
    <w:p w:rsidR="0096064D" w:rsidRPr="00625D02" w:rsidRDefault="0096064D" w:rsidP="007304F1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625D02">
        <w:rPr>
          <w:bCs/>
          <w:sz w:val="28"/>
          <w:szCs w:val="28"/>
          <w:lang w:val="uk-UA"/>
        </w:rPr>
        <w:t>2. Встановити розмір орендної плати на вказаний період:  7755 (сім тисяч  сімсот п’ятдесят пʼять гривень 00 коп.) (6 600 грн./1га).</w:t>
      </w:r>
    </w:p>
    <w:p w:rsidR="0096064D" w:rsidRPr="00625D02" w:rsidRDefault="0096064D" w:rsidP="005262E0">
      <w:pPr>
        <w:tabs>
          <w:tab w:val="left" w:pos="9540"/>
        </w:tabs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</w:rPr>
      </w:pPr>
      <w:r w:rsidRPr="00625D02">
        <w:rPr>
          <w:rFonts w:ascii="Times New Roman" w:hAnsi="Times New Roman"/>
          <w:sz w:val="28"/>
          <w:szCs w:val="28"/>
        </w:rPr>
        <w:t xml:space="preserve">        3. ФОП Мушті Олександру Володимировичу звернутися до Кагарлицької ДПІ ГУ ДПС в Київській області для взяття на облік, як платника земельного податку.</w:t>
      </w:r>
    </w:p>
    <w:p w:rsidR="0096064D" w:rsidRPr="00625D02" w:rsidRDefault="0096064D" w:rsidP="005262E0">
      <w:pPr>
        <w:tabs>
          <w:tab w:val="left" w:pos="95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5D02">
        <w:rPr>
          <w:rFonts w:ascii="Times New Roman" w:hAnsi="Times New Roman"/>
          <w:sz w:val="28"/>
          <w:szCs w:val="28"/>
        </w:rPr>
        <w:t xml:space="preserve">         4.Доручити заступнику міського голови з питань агропромислового комплексу,  екології, роботи з старостами та розвитку сільських територій  укласти договір оренди земельної ділянки. </w:t>
      </w:r>
    </w:p>
    <w:p w:rsidR="0096064D" w:rsidRDefault="0096064D" w:rsidP="005262E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25D02">
        <w:rPr>
          <w:rFonts w:ascii="Times New Roman" w:hAnsi="Times New Roman"/>
          <w:sz w:val="28"/>
          <w:szCs w:val="28"/>
        </w:rPr>
        <w:t>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96064D" w:rsidRPr="00625D02" w:rsidRDefault="0096064D" w:rsidP="005262E0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6064D" w:rsidRPr="00625D02" w:rsidRDefault="0096064D" w:rsidP="002E2F93">
      <w:pPr>
        <w:jc w:val="both"/>
        <w:rPr>
          <w:rFonts w:ascii="Times New Roman" w:hAnsi="Times New Roman"/>
          <w:sz w:val="28"/>
          <w:szCs w:val="28"/>
        </w:rPr>
      </w:pPr>
      <w:r w:rsidRPr="00625D02">
        <w:rPr>
          <w:rFonts w:ascii="Times New Roman" w:hAnsi="Times New Roman"/>
          <w:b/>
          <w:sz w:val="28"/>
          <w:szCs w:val="28"/>
        </w:rPr>
        <w:t>Міський голова</w:t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</w:r>
      <w:r w:rsidRPr="00625D02">
        <w:rPr>
          <w:rFonts w:ascii="Times New Roman" w:hAnsi="Times New Roman"/>
          <w:b/>
          <w:sz w:val="28"/>
          <w:szCs w:val="28"/>
        </w:rPr>
        <w:tab/>
        <w:t xml:space="preserve">                          Олександр ПАНЮТА</w:t>
      </w:r>
    </w:p>
    <w:p w:rsidR="0096064D" w:rsidRPr="00625D02" w:rsidRDefault="0096064D" w:rsidP="002E2F93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96064D" w:rsidRPr="00625D02" w:rsidRDefault="0096064D">
      <w:pPr>
        <w:rPr>
          <w:rFonts w:ascii="Times New Roman" w:hAnsi="Times New Roman"/>
          <w:b/>
          <w:sz w:val="28"/>
          <w:szCs w:val="28"/>
        </w:rPr>
      </w:pPr>
    </w:p>
    <w:sectPr w:rsidR="0096064D" w:rsidRPr="00625D02" w:rsidSect="00163A8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5E1"/>
    <w:rsid w:val="000C2244"/>
    <w:rsid w:val="00163A8D"/>
    <w:rsid w:val="001731CE"/>
    <w:rsid w:val="00177D53"/>
    <w:rsid w:val="00201D34"/>
    <w:rsid w:val="002C6B53"/>
    <w:rsid w:val="002D4AC4"/>
    <w:rsid w:val="002E2F93"/>
    <w:rsid w:val="002E50C2"/>
    <w:rsid w:val="002E543C"/>
    <w:rsid w:val="003874A3"/>
    <w:rsid w:val="00442B1C"/>
    <w:rsid w:val="00475967"/>
    <w:rsid w:val="004B5CC9"/>
    <w:rsid w:val="005262E0"/>
    <w:rsid w:val="005743FA"/>
    <w:rsid w:val="00576ED5"/>
    <w:rsid w:val="00581CB1"/>
    <w:rsid w:val="005F3CEA"/>
    <w:rsid w:val="00605A6A"/>
    <w:rsid w:val="006233A7"/>
    <w:rsid w:val="00625D02"/>
    <w:rsid w:val="0069453C"/>
    <w:rsid w:val="006A55E1"/>
    <w:rsid w:val="006B0D02"/>
    <w:rsid w:val="006C3608"/>
    <w:rsid w:val="007260FC"/>
    <w:rsid w:val="007304F1"/>
    <w:rsid w:val="00756414"/>
    <w:rsid w:val="00765465"/>
    <w:rsid w:val="007E1AAA"/>
    <w:rsid w:val="00852EC9"/>
    <w:rsid w:val="00895E09"/>
    <w:rsid w:val="00903E40"/>
    <w:rsid w:val="009212E8"/>
    <w:rsid w:val="0092750F"/>
    <w:rsid w:val="009351D7"/>
    <w:rsid w:val="0096064D"/>
    <w:rsid w:val="009A2C13"/>
    <w:rsid w:val="009B4D36"/>
    <w:rsid w:val="009B7BBD"/>
    <w:rsid w:val="009D3DD1"/>
    <w:rsid w:val="009E552F"/>
    <w:rsid w:val="00C019AD"/>
    <w:rsid w:val="00C6400F"/>
    <w:rsid w:val="00C87896"/>
    <w:rsid w:val="00CC7237"/>
    <w:rsid w:val="00CD56D5"/>
    <w:rsid w:val="00D01AF6"/>
    <w:rsid w:val="00DD14D3"/>
    <w:rsid w:val="00DF4948"/>
    <w:rsid w:val="00E51E3D"/>
    <w:rsid w:val="00EC0E44"/>
    <w:rsid w:val="00EE54DF"/>
    <w:rsid w:val="00FB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53C"/>
    <w:pPr>
      <w:spacing w:after="200" w:line="276" w:lineRule="auto"/>
    </w:pPr>
    <w:rPr>
      <w:lang w:val="uk-UA" w:eastAsia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A55E1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A55E1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semiHidden/>
    <w:rsid w:val="006A55E1"/>
    <w:pPr>
      <w:spacing w:after="12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A55E1"/>
    <w:rPr>
      <w:rFonts w:ascii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6A55E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055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1</Pages>
  <Words>297</Words>
  <Characters>1693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30</cp:revision>
  <cp:lastPrinted>2022-01-17T09:43:00Z</cp:lastPrinted>
  <dcterms:created xsi:type="dcterms:W3CDTF">2021-12-26T10:39:00Z</dcterms:created>
  <dcterms:modified xsi:type="dcterms:W3CDTF">2024-10-30T05:57:00Z</dcterms:modified>
</cp:coreProperties>
</file>